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97C54" w:rsidR="00D87A25" w:rsidP="00D87A25" w:rsidRDefault="00D87A25" w14:paraId="6858B484" w14:textId="77777777">
      <w:pPr>
        <w:jc w:val="center"/>
        <w:rPr>
          <w:rFonts w:ascii="DB Office" w:hAnsi="DB Office"/>
          <w:sz w:val="20"/>
        </w:rPr>
      </w:pPr>
    </w:p>
    <w:p w:rsidRPr="00397C54" w:rsidR="00D87A25" w:rsidP="00D87A25" w:rsidRDefault="00D87A25" w14:paraId="2E121ED2" w14:textId="77777777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:rsidRPr="00397C54" w:rsidR="00D87A25" w:rsidP="00D87A25" w:rsidRDefault="00D87A25" w14:paraId="0835233A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:rsidRPr="00397C54" w:rsidR="00D87A25" w:rsidP="00D87A25" w:rsidRDefault="00D87A25" w14:paraId="79951FBD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:rsidRPr="00397C54" w:rsidR="00D87A25" w:rsidP="00C8663D" w:rsidRDefault="00BC7349" w14:paraId="68EF9449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C8663D">
        <w:rPr>
          <w:rFonts w:ascii="DB Office" w:hAnsi="DB Office"/>
          <w:sz w:val="16"/>
        </w:rPr>
        <w:instrText xml:space="preserve"> FORMTEXT </w:instrText>
      </w:r>
      <w:r w:rsidRPr="00C8663D" w:rsidR="00382596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Pr="00C8663D" w:rsidR="00D87A25">
        <w:rPr>
          <w:rFonts w:ascii="DB Office" w:hAnsi="DB Office"/>
          <w:sz w:val="16"/>
        </w:rPr>
        <w:br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name="Text7" w:id="1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1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4A18B3D3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30B7706F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:rsidRPr="00397C54" w:rsidR="00D87A25" w:rsidP="00D87A25" w:rsidRDefault="00D87A25" w14:paraId="08611072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125717" w14:paraId="0EC088C9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Pr="00397C54" w:rsidR="00D87A25">
        <w:rPr>
          <w:rFonts w:ascii="DB Office" w:hAnsi="DB Office"/>
          <w:sz w:val="16"/>
        </w:rPr>
        <w:t>eistung:</w:t>
      </w:r>
    </w:p>
    <w:bookmarkStart w:name="_Hlk23314980" w:id="2"/>
    <w:p w:rsidRPr="00397C54" w:rsidR="00D87A25" w:rsidP="00C8663D" w:rsidRDefault="00C8663D" w14:paraId="0B4C304F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Grunderneuerung Verkehrsstation in 28199 Bremen Neustadt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04E5FD67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:rsidRPr="00397C54" w:rsidR="00D87A25" w:rsidP="00D87A25" w:rsidRDefault="00D87A25" w14:paraId="0636FC76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067FFC82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name="_Hlk23314990" w:id="4"/>
    <w:p w:rsidR="001A71DB" w:rsidP="00C8663D" w:rsidRDefault="00C8663D" w14:paraId="7706BF32" w14:textId="77777777">
      <w:pPr>
        <w:pBdr>
          <w:left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5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6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7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8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:rsidRPr="00397C54" w:rsidR="00C8663D" w:rsidP="00D87A25" w:rsidRDefault="00C8663D" w14:paraId="58E1D54D" w14:textId="77777777">
      <w:pPr>
        <w:pBdr>
          <w:left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  <w:sz w:val="20"/>
        </w:rPr>
      </w:pPr>
    </w:p>
    <w:p w:rsidRPr="00397C54" w:rsidR="00D87A25" w:rsidP="00DC16F7" w:rsidRDefault="00D87A25" w14:paraId="6AC0D9C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name="_Hlk23315001" w:id="9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0"/>
      <w:r w:rsidR="00C8663D">
        <w:rPr>
          <w:rFonts w:ascii="DB Office" w:hAnsi="DB Office"/>
          <w:sz w:val="16"/>
        </w:rPr>
        <w:instrText xml:space="preserve"> FORMTEXT </w:instrText>
      </w:r>
      <w:r w:rsidRPr="006B1AE6"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:rsidRPr="00397C54" w:rsidR="00D87A25" w:rsidP="00D87A25" w:rsidRDefault="00D87A25" w14:paraId="03700D07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7CB07592" w14:textId="77777777">
      <w:pPr>
        <w:keepLines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189B4C71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name="_Hlk23315006" w:id="11"/>
    <w:p w:rsidR="001A71DB" w:rsidP="00422F60" w:rsidRDefault="00C8663D" w14:paraId="18D03BD5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12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Jan-Philipp J Wieziolkowski -Extern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3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4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5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:rsidRPr="00397C54" w:rsidR="00C8663D" w:rsidP="00D87A25" w:rsidRDefault="00C8663D" w14:paraId="07941760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jc w:val="both"/>
        <w:rPr>
          <w:rFonts w:ascii="DB Office" w:hAnsi="DB Office"/>
          <w:sz w:val="20"/>
        </w:rPr>
      </w:pPr>
    </w:p>
    <w:p w:rsidRPr="00397C54" w:rsidR="00D87A25" w:rsidP="00D87A25" w:rsidRDefault="00D87A25" w14:paraId="57516BCE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Er leistet die Sicherheit in Form dieser Bürgschaft.</w:t>
      </w:r>
    </w:p>
    <w:p w:rsidRPr="00397C54" w:rsidR="00D87A25" w:rsidP="00D87A25" w:rsidRDefault="00D87A25" w14:paraId="69A1A4EF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:rsidRPr="00397C54" w:rsidR="00D87A25" w:rsidP="00D87A25" w:rsidRDefault="00D87A25" w14:paraId="794162A0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name="_Hlk23315013" w:id="16"/>
    <w:p w:rsidRPr="00A51701" w:rsidR="00C8663D" w:rsidP="00C8663D" w:rsidRDefault="00C8663D" w14:paraId="5C71935A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7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:rsidRPr="00397C54" w:rsidR="00D87A25" w:rsidP="00C8663D" w:rsidRDefault="00C8663D" w14:paraId="0C2ECE0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Pr="00397C54" w:rsidR="00D87A25">
        <w:rPr>
          <w:rFonts w:ascii="DB Office" w:hAnsi="DB Office"/>
          <w:sz w:val="20"/>
        </w:rPr>
        <w:br/>
      </w:r>
    </w:p>
    <w:p w:rsidRPr="00397C54" w:rsidR="00D87A25" w:rsidP="00D87A25" w:rsidRDefault="00D87A25" w14:paraId="7AA265FD" w14:textId="77777777">
      <w:pPr>
        <w:rPr>
          <w:rFonts w:ascii="DB Office" w:hAnsi="DB Office"/>
          <w:sz w:val="16"/>
        </w:rPr>
      </w:pPr>
    </w:p>
    <w:p w:rsidRPr="00397C54" w:rsidR="00D87A25" w:rsidP="00D87A25" w:rsidRDefault="00D87A25" w14:paraId="432F8263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397C54" w:rsidR="00D04120">
        <w:rPr>
          <w:rFonts w:ascii="DB Office" w:hAnsi="DB Office"/>
          <w:sz w:val="19"/>
        </w:rPr>
        <w:t>rag bis zu einer Gesamthöhe von</w:t>
      </w:r>
    </w:p>
    <w:p w:rsidRPr="00397C54" w:rsidR="00D87A25" w:rsidP="00D87A25" w:rsidRDefault="00D87A25" w14:paraId="10A9E3F6" w14:textId="77777777">
      <w:pPr>
        <w:spacing w:line="120" w:lineRule="exact"/>
        <w:rPr>
          <w:rFonts w:ascii="DB Office" w:hAnsi="DB Office"/>
          <w:sz w:val="19"/>
        </w:rPr>
      </w:pPr>
    </w:p>
    <w:p w:rsidRPr="00397C54" w:rsidR="00D87A25" w:rsidP="00D87A25" w:rsidRDefault="001A71DB" w14:paraId="609B1F98" w14:textId="77777777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19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name="Text13" w:id="20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20"/>
    </w:p>
    <w:p w:rsidRPr="00397C54" w:rsidR="00D87A25" w:rsidP="00D87A25" w:rsidRDefault="00D87A25" w14:paraId="3A17F225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Pr="00397C54" w:rsidR="00D04120">
        <w:rPr>
          <w:rFonts w:ascii="DB Office" w:hAnsi="DB Office"/>
          <w:sz w:val="19"/>
        </w:rPr>
        <w:t>....................... EUR, (i.</w:t>
      </w:r>
      <w:r w:rsidRPr="00397C54" w:rsidR="00BC1C43">
        <w:rPr>
          <w:rFonts w:ascii="DB Office" w:hAnsi="DB Office"/>
          <w:sz w:val="19"/>
        </w:rPr>
        <w:t xml:space="preserve"> </w:t>
      </w:r>
      <w:r w:rsidRPr="00397C54" w:rsidR="00D04120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:rsidRPr="00397C54" w:rsidR="00D87A25" w:rsidP="00D87A25" w:rsidRDefault="00D87A25" w14:paraId="43B14CCF" w14:textId="77777777">
      <w:pPr>
        <w:rPr>
          <w:rFonts w:ascii="DB Office" w:hAnsi="DB Office"/>
          <w:sz w:val="19"/>
        </w:rPr>
      </w:pPr>
    </w:p>
    <w:p w:rsidRPr="00397C54" w:rsidR="00D87A25" w:rsidP="00D87A25" w:rsidRDefault="00D87A25" w14:paraId="03DC731A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:rsidRPr="00397C54" w:rsidR="00D87A25" w:rsidP="00D87A25" w:rsidRDefault="00D87A25" w14:paraId="3B384E0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7A15B150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Pr="00397C54" w:rsidR="00B56B55">
        <w:rPr>
          <w:rFonts w:ascii="DB Office" w:hAnsi="DB Office"/>
          <w:sz w:val="19"/>
        </w:rPr>
        <w:t>Voraus</w:t>
      </w:r>
      <w:r w:rsidRPr="00397C54" w:rsidR="00FF62B3">
        <w:rPr>
          <w:rFonts w:ascii="DB Office" w:hAnsi="DB Office"/>
          <w:sz w:val="19"/>
        </w:rPr>
        <w:t>k</w:t>
      </w:r>
      <w:r w:rsidRPr="00397C54" w:rsidR="00B56B55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Pr="00397C54" w:rsidR="00D04120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:rsidRPr="00397C54" w:rsidR="00D87A25" w:rsidP="00D87A25" w:rsidRDefault="00D87A25" w14:paraId="2D403D4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4A1C84" w:rsidRDefault="00D87A25" w14:paraId="147C9AE7" w14:textId="77777777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bindend.</w:t>
      </w:r>
    </w:p>
    <w:p w:rsidRPr="00397C54" w:rsidR="00D87A25" w:rsidP="00D87A25" w:rsidRDefault="00D87A25" w14:paraId="0B4F40ED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="00D87A25" w:rsidP="00D87A25" w:rsidRDefault="00D87A25" w14:paraId="7A7A6FA1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:rsidR="00C8663D" w:rsidP="00D87A25" w:rsidRDefault="00C8663D" w14:paraId="461961C8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="00C8663D" w:rsidP="00D87A25" w:rsidRDefault="00C8663D" w14:paraId="56C91DE1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C8663D" w:rsidP="00D87A25" w:rsidRDefault="00C8663D" w14:paraId="7C8C33FA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D87A25" w:rsidP="00D87A25" w:rsidRDefault="00D87A25" w14:paraId="29B2E599" w14:textId="77777777">
      <w:pPr>
        <w:jc w:val="both"/>
        <w:rPr>
          <w:rFonts w:ascii="DB Office" w:hAnsi="DB Office"/>
          <w:sz w:val="19"/>
        </w:rPr>
      </w:pPr>
    </w:p>
    <w:bookmarkStart w:name="_Hlk23315168" w:id="21"/>
    <w:p w:rsidRPr="002312B9" w:rsidR="00C8663D" w:rsidP="00C8663D" w:rsidRDefault="00C8663D" w14:paraId="4F1EE816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2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2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:rsidRPr="00397C54" w:rsidR="00D87A25" w:rsidP="00D87A25" w:rsidRDefault="00D87A25" w14:paraId="6FBA7519" w14:textId="77777777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 xml:space="preserve">(Ort, </w:t>
      </w:r>
      <w:proofErr w:type="gramStart"/>
      <w:r w:rsidRPr="00397C54">
        <w:rPr>
          <w:rFonts w:ascii="DB Office" w:hAnsi="DB Office"/>
          <w:sz w:val="16"/>
        </w:rPr>
        <w:t>Datum)</w:t>
      </w:r>
      <w:r w:rsidRPr="00397C54">
        <w:rPr>
          <w:rFonts w:ascii="DB Office" w:hAnsi="DB Office"/>
        </w:rPr>
        <w:t xml:space="preserve">   </w:t>
      </w:r>
      <w:proofErr w:type="gramEnd"/>
      <w:r w:rsidRPr="00397C54">
        <w:rPr>
          <w:rFonts w:ascii="DB Office" w:hAnsi="DB Office"/>
        </w:rPr>
        <w:t xml:space="preserve">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:rsidRPr="00397C54" w:rsidR="00D87A25" w:rsidP="00D87A25" w:rsidRDefault="00D87A25" w14:paraId="5F2B2981" w14:textId="77777777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:rsidRPr="00397C54" w:rsidR="00715ECB" w:rsidRDefault="00715ECB" w14:paraId="15E42996" w14:textId="77777777">
      <w:pPr>
        <w:rPr>
          <w:rFonts w:ascii="DB Office" w:hAnsi="DB Office"/>
        </w:rPr>
      </w:pPr>
    </w:p>
    <w:sectPr w:rsidRPr="00397C54" w:rsidR="00715ECB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B221" w14:textId="77777777" w:rsidR="00F77CB2" w:rsidRDefault="00F77CB2">
      <w:r>
        <w:separator/>
      </w:r>
    </w:p>
  </w:endnote>
  <w:endnote w:type="continuationSeparator" w:id="0">
    <w:p w14:paraId="5B0B6880" w14:textId="77777777" w:rsidR="00F77CB2" w:rsidRDefault="00F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6247059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514624" w:rsidRDefault="00514624" w14:paraId="3A09491B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514624" w:rsidRDefault="00514624" w14:paraId="114656B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514624" w:rsidRDefault="00514624" w14:paraId="52799660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514624" w:rsidRDefault="00514624" w14:paraId="7165AAE7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3B1245" w:rsidR="00514624" w:rsidP="00C57F19" w:rsidRDefault="00E27880" w14:paraId="7A7113A5" w14:textId="77777777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Pr="003B1245" w:rsidR="00715ECB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Pr="003B1245" w:rsidR="00715ECB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Pr="003B1245" w:rsidR="00514624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:rsidRPr="003B1245" w:rsidR="00514624" w:rsidRDefault="00715ECB" w14:paraId="5F0B893D" w14:textId="77777777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Pr="003B1245" w:rsidR="00E61C18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:rsidRPr="003B1245" w:rsidR="00514624" w:rsidRDefault="00514624" w14:paraId="589CE35E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C57F19" w:rsidR="00514624" w:rsidRDefault="00C57F19" w14:paraId="38B358A4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:rsidRPr="003B1245" w:rsidR="00514624" w:rsidRDefault="00514624" w14:paraId="535C6232" w14:textId="77777777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Pr="003B1245" w:rsidR="006F7A80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 w:rsidR="00715ECB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Pr="003B1245" w:rsid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Pr="003B1245" w:rsidR="00E27880">
            <w:rPr>
              <w:rFonts w:ascii="DB Office" w:hAnsi="DB Office"/>
              <w:sz w:val="16"/>
            </w:rPr>
            <w:t>3</w:t>
          </w:r>
          <w:r w:rsidRPr="003B1245" w:rsidR="003B1245">
            <w:rPr>
              <w:rFonts w:ascii="DB Office" w:hAnsi="DB Office"/>
              <w:sz w:val="16"/>
            </w:rPr>
            <w:t>0</w:t>
          </w:r>
          <w:r w:rsidRPr="003B1245" w:rsidR="00E27880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297</w:t>
          </w:r>
          <w:r w:rsidRPr="003B1245" w:rsidR="00E27880">
            <w:rPr>
              <w:rFonts w:ascii="DB Office" w:hAnsi="DB Office"/>
              <w:sz w:val="16"/>
            </w:rPr>
            <w:t>-</w:t>
          </w:r>
          <w:r w:rsidRPr="003B1245" w:rsid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:rsidR="00514624" w:rsidRDefault="00514624" w14:paraId="1A2FF11B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:rsidRPr="003B1245" w:rsidR="00455ADF" w:rsidP="003D594B" w:rsidRDefault="00455ADF" w14:paraId="3C416396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514624" w:rsidRDefault="00514624" w14:paraId="296CFB3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0B146" w14:textId="77777777" w:rsidR="00F77CB2" w:rsidRDefault="00F77CB2">
      <w:r>
        <w:separator/>
      </w:r>
    </w:p>
  </w:footnote>
  <w:footnote w:type="continuationSeparator" w:id="0">
    <w:p w14:paraId="036E5846" w14:textId="77777777" w:rsidR="00F77CB2" w:rsidRDefault="00F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514624" w:rsidRDefault="00514624" w14:paraId="36646E62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514624" w:rsidRDefault="00514624" w14:paraId="45EB6ECE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514624" w:rsidRDefault="00514624" w14:paraId="7406C06E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514624" w:rsidRDefault="00514624" w14:paraId="294C73DF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514624" w:rsidRDefault="00514624" w14:paraId="7505ECE7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514624" w:rsidRDefault="00514624" w14:paraId="7F5E5146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514624" w:rsidRDefault="00514624" w14:paraId="03214311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316DCF90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A45227F9AAB84CA785626CEC2144E0" ma:contentTypeVersion="16" ma:contentTypeDescription="Ein neues Dokument erstellen." ma:contentTypeScope="" ma:versionID="538ebc0453044ee594e885a5ce28239f">
  <xsd:schema xmlns:xsd="http://www.w3.org/2001/XMLSchema" xmlns:xs="http://www.w3.org/2001/XMLSchema" xmlns:p="http://schemas.microsoft.com/office/2006/metadata/properties" xmlns:ns2="251c4a09-b124-4005-9a00-6123edccab99" xmlns:ns3="fd9929a3-ae97-453c-b73f-a244e609fa6b" targetNamespace="http://schemas.microsoft.com/office/2006/metadata/properties" ma:root="true" ma:fieldsID="e64467059824650aa78a75d49224c90c" ns2:_="" ns3:_="">
    <xsd:import namespace="251c4a09-b124-4005-9a00-6123edccab99"/>
    <xsd:import namespace="fd9929a3-ae97-453c-b73f-a244e609fa6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Location" minOccurs="0"/>
                <xsd:element ref="ns3:Pfadlaenge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1c4a09-b124-4005-9a00-6123edccab9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df41adbd-0d4d-4228-aa9b-329279fee09c}" ma:internalName="TaxCatchAll" ma:showField="CatchAllData" ma:web="251c4a09-b124-4005-9a00-6123edcca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929a3-ae97-453c-b73f-a244e609fa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fadlaenge" ma:index="24" nillable="true" ma:displayName="Pfadlaenge" ma:format="Dropdown" ma:internalName="Pfadlaenge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9929a3-ae97-453c-b73f-a244e609fa6b">
      <Terms xmlns="http://schemas.microsoft.com/office/infopath/2007/PartnerControls"/>
    </lcf76f155ced4ddcb4097134ff3c332f>
    <TaxCatchAll xmlns="251c4a09-b124-4005-9a00-6123edccab99" xsi:nil="true"/>
    <Pfadlaenge xmlns="fd9929a3-ae97-453c-b73f-a244e609fa6b" xsi:nil="true"/>
    <_dlc_DocId xmlns="251c4a09-b124-4005-9a00-6123edccab99">XDM3WAPK4J5A-623791441-248023</_dlc_DocId>
    <_dlc_DocIdUrl xmlns="251c4a09-b124-4005-9a00-6123edccab99">
      <Url>https://dbsw.sharepoint.com/sites/BIRWVergaben/_layouts/15/DocIdRedir.aspx?ID=XDM3WAPK4J5A-623791441-248023</Url>
      <Description>XDM3WAPK4J5A-623791441-248023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9B3C1E8-38EA-4C24-BF19-1A98C3B3CB44}"/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29CCA7-EC16-41CF-AAAF-EF7A378C0C9E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2ebc72de-abb3-449c-bd5e-ee72ce611bd5"/>
    <ds:schemaRef ds:uri="http://schemas.microsoft.com/office/2006/documentManagement/types"/>
    <ds:schemaRef ds:uri="http://schemas.microsoft.com/office/infopath/2007/PartnerControls"/>
    <ds:schemaRef ds:uri="c1730600-d580-48fb-9192-b8950ff80c3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9CF3410-894A-497D-AF6B-EBE8844D290C}"/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289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Marko Schlüter</cp:lastModifiedBy>
  <cp:revision>2</cp:revision>
  <cp:lastPrinted>2011-06-24T07:55:00Z</cp:lastPrinted>
  <dcterms:created xsi:type="dcterms:W3CDTF">2024-06-21T14:15:00Z</dcterms:created>
  <dcterms:modified xsi:type="dcterms:W3CDTF">2024-06-21T14:15:00Z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0x010100C5A45227F9AAB84CA785626CEC2144E0</vt:lpwstr>
  </property>
  <property fmtid="{D5CDD505-2E9C-101B-9397-08002B2CF9AE}" pid="3" name="MediaServiceImageTags">
    <vt:lpwstr/>
  </property>
  <property fmtid="{D5CDD505-2E9C-101B-9397-08002B2CF9AE}" pid="4" name="_dlc_DocIdItemGuid">
    <vt:lpwstr>3024a70a-c2e4-42d8-9670-1f4276063373</vt:lpwstr>
  </property>
</Properties>
</file>